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8EA10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CHICHELE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d.1425)</w:t>
      </w:r>
    </w:p>
    <w:p w14:paraId="6EE8525C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AC7880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97A1B0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Brother of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Chichele</w:t>
      </w:r>
      <w:proofErr w:type="spellEnd"/>
      <w:r>
        <w:rPr>
          <w:rFonts w:ascii="Times New Roman" w:hAnsi="Times New Roman" w:cs="Times New Roman"/>
          <w:sz w:val="24"/>
          <w:szCs w:val="24"/>
        </w:rPr>
        <w:t>, Archbishop of Canterbury(q.v.).</w:t>
      </w:r>
    </w:p>
    <w:p w14:paraId="4422B8F3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(Barron, Caroline M. “What Did Medieval London Merchants Read?” in “Medieval Merchants and Money: Essays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James L. Bolton” edited by Matin Allen and Matthew Davies, University of London Press, London, 2016, p.65  J.S.T.O.R., </w:t>
      </w:r>
      <w:hyperlink r:id="rId6" w:history="1">
        <w:r w:rsidRPr="0002254B">
          <w:rPr>
            <w:rStyle w:val="Hyperlink"/>
            <w:rFonts w:ascii="Times New Roman" w:hAnsi="Times New Roman" w:cs="Times New Roman"/>
            <w:sz w:val="24"/>
            <w:szCs w:val="24"/>
          </w:rPr>
          <w:t>www.jstor.org/stable/j.ctv5132xh.9. Accessed 2 March 2021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31E1E38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79F8F3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505B5F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left £10 to be bestowed on notable books for the new library at the </w:t>
      </w:r>
    </w:p>
    <w:p w14:paraId="5CCE14DD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Guildhall.   (ibid.)</w:t>
      </w:r>
    </w:p>
    <w:p w14:paraId="69035BD1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E65298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FB59BF" w14:textId="77777777" w:rsidR="008A7982" w:rsidRDefault="008A7982" w:rsidP="008A79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April 2021</w:t>
      </w:r>
    </w:p>
    <w:p w14:paraId="31A480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5841C" w14:textId="77777777" w:rsidR="008A7982" w:rsidRDefault="008A7982" w:rsidP="009139A6">
      <w:r>
        <w:separator/>
      </w:r>
    </w:p>
  </w:endnote>
  <w:endnote w:type="continuationSeparator" w:id="0">
    <w:p w14:paraId="12F4E6DC" w14:textId="77777777" w:rsidR="008A7982" w:rsidRDefault="008A79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6F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6DE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CF5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BFA19" w14:textId="77777777" w:rsidR="008A7982" w:rsidRDefault="008A7982" w:rsidP="009139A6">
      <w:r>
        <w:separator/>
      </w:r>
    </w:p>
  </w:footnote>
  <w:footnote w:type="continuationSeparator" w:id="0">
    <w:p w14:paraId="7B9E391B" w14:textId="77777777" w:rsidR="008A7982" w:rsidRDefault="008A79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D9B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F97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0D6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982"/>
    <w:rsid w:val="000666E0"/>
    <w:rsid w:val="002510B7"/>
    <w:rsid w:val="005C130B"/>
    <w:rsid w:val="00826F5C"/>
    <w:rsid w:val="008A798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1D7F9"/>
  <w15:chartTrackingRefBased/>
  <w15:docId w15:val="{94AD0A94-51A2-4026-ADAE-4B64BB19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79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.%20Accessed%202%20March%2020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2021-04-14T20:27:00Z</dcterms:created>
  <dcterms:modified xsi:type="dcterms:W3CDTF">2021-04-14T20:27:00Z</dcterms:modified>
</cp:coreProperties>
</file>